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71" w:rsidRDefault="00A32971" w:rsidP="007D0058">
      <w:pPr>
        <w:spacing w:line="100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</w:p>
    <w:p w:rsidR="00A32971" w:rsidRDefault="00A32971" w:rsidP="007D0058">
      <w:pPr>
        <w:spacing w:line="100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</w:p>
    <w:p w:rsidR="00A32971" w:rsidRPr="00FD4002" w:rsidRDefault="00A32971" w:rsidP="007D0058">
      <w:pPr>
        <w:spacing w:line="1400" w:lineRule="exact"/>
        <w:jc w:val="center"/>
        <w:rPr>
          <w:rFonts w:ascii="方正小标宋简体" w:eastAsia="方正小标宋简体" w:cs="Times New Roman"/>
          <w:b/>
          <w:bCs/>
          <w:color w:val="FF0000"/>
          <w:sz w:val="72"/>
          <w:szCs w:val="72"/>
        </w:rPr>
      </w:pPr>
      <w:r w:rsidRPr="007D0058">
        <w:rPr>
          <w:rFonts w:ascii="方正小标宋简体" w:eastAsia="方正小标宋简体" w:cs="方正小标宋简体" w:hint="eastAsia"/>
          <w:b/>
          <w:bCs/>
          <w:color w:val="FF0000"/>
          <w:w w:val="63"/>
          <w:kern w:val="0"/>
          <w:sz w:val="72"/>
          <w:szCs w:val="72"/>
          <w:fitText w:val="8664" w:id="1267441408"/>
        </w:rPr>
        <w:t>中共常州市武进区教育纪律检查工作委员</w:t>
      </w:r>
      <w:r w:rsidRPr="007D0058">
        <w:rPr>
          <w:rFonts w:ascii="方正小标宋简体" w:eastAsia="方正小标宋简体" w:cs="方正小标宋简体" w:hint="eastAsia"/>
          <w:b/>
          <w:bCs/>
          <w:color w:val="FF0000"/>
          <w:spacing w:val="-23"/>
          <w:w w:val="63"/>
          <w:kern w:val="0"/>
          <w:sz w:val="72"/>
          <w:szCs w:val="72"/>
          <w:fitText w:val="8664" w:id="1267441408"/>
        </w:rPr>
        <w:t>会</w:t>
      </w:r>
    </w:p>
    <w:p w:rsidR="00A32971" w:rsidRDefault="00A32971" w:rsidP="007D0058">
      <w:pPr>
        <w:spacing w:line="540" w:lineRule="exact"/>
        <w:jc w:val="center"/>
        <w:rPr>
          <w:rFonts w:ascii="仿宋_GB2312" w:eastAsia="仿宋_GB2312" w:hAnsi="宋体" w:cs="Times New Roman"/>
          <w:b/>
          <w:bCs/>
          <w:sz w:val="32"/>
          <w:szCs w:val="32"/>
        </w:rPr>
      </w:pPr>
    </w:p>
    <w:p w:rsidR="00A32971" w:rsidRDefault="00A32971" w:rsidP="007D0058">
      <w:pPr>
        <w:spacing w:line="540" w:lineRule="exact"/>
        <w:jc w:val="center"/>
        <w:rPr>
          <w:rFonts w:ascii="仿宋_GB2312" w:eastAsia="仿宋_GB2312" w:hAnsi="宋体" w:cs="Times New Roman"/>
          <w:b/>
          <w:bCs/>
          <w:sz w:val="32"/>
          <w:szCs w:val="32"/>
        </w:rPr>
      </w:pPr>
    </w:p>
    <w:p w:rsidR="00A32971" w:rsidRPr="004F7208" w:rsidRDefault="00A32971" w:rsidP="007D0058">
      <w:pPr>
        <w:spacing w:line="540" w:lineRule="exact"/>
        <w:jc w:val="center"/>
        <w:rPr>
          <w:rFonts w:ascii="方正仿宋简体" w:eastAsia="方正仿宋简体" w:hAnsi="宋体" w:cs="Times New Roman"/>
          <w:sz w:val="32"/>
          <w:szCs w:val="32"/>
        </w:rPr>
      </w:pPr>
      <w:r w:rsidRPr="004F7208">
        <w:rPr>
          <w:rFonts w:ascii="方正仿宋简体" w:eastAsia="方正仿宋简体" w:hAnsi="宋体" w:cs="方正仿宋简体" w:hint="eastAsia"/>
          <w:sz w:val="32"/>
          <w:szCs w:val="32"/>
        </w:rPr>
        <w:t>武教纪〔</w:t>
      </w:r>
      <w:r w:rsidRPr="004F7208">
        <w:rPr>
          <w:rFonts w:ascii="方正仿宋简体" w:eastAsia="方正仿宋简体" w:hAnsi="宋体" w:cs="方正仿宋简体"/>
          <w:sz w:val="32"/>
          <w:szCs w:val="32"/>
        </w:rPr>
        <w:t>201</w:t>
      </w:r>
      <w:r>
        <w:rPr>
          <w:rFonts w:ascii="方正仿宋简体" w:eastAsia="方正仿宋简体" w:hAnsi="宋体" w:cs="方正仿宋简体"/>
          <w:sz w:val="32"/>
          <w:szCs w:val="32"/>
        </w:rPr>
        <w:t>6</w:t>
      </w:r>
      <w:r w:rsidRPr="004F7208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3</w:t>
      </w:r>
      <w:r w:rsidRPr="004F7208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A32971" w:rsidRPr="004543F4" w:rsidRDefault="00A32971" w:rsidP="007D0058">
      <w:pPr>
        <w:spacing w:line="540" w:lineRule="exact"/>
        <w:jc w:val="center"/>
        <w:rPr>
          <w:rFonts w:ascii="宋体" w:cs="Times New Roman"/>
          <w:color w:val="FF0000"/>
          <w:sz w:val="28"/>
          <w:szCs w:val="28"/>
        </w:rPr>
      </w:pPr>
      <w:r w:rsidRPr="004543F4">
        <w:rPr>
          <w:rFonts w:ascii="宋体" w:hAnsi="宋体" w:cs="宋体" w:hint="eastAsia"/>
          <w:color w:val="FF0000"/>
          <w:sz w:val="28"/>
          <w:szCs w:val="28"/>
        </w:rPr>
        <w:t>━━━━━━━━━━━━━━━━━</w:t>
      </w:r>
      <w:r>
        <w:rPr>
          <w:rFonts w:ascii="宋体" w:hAnsi="宋体" w:cs="宋体" w:hint="eastAsia"/>
          <w:color w:val="FF0000"/>
          <w:sz w:val="28"/>
          <w:szCs w:val="28"/>
        </w:rPr>
        <w:t>━━━━━━━━━━━━━━</w:t>
      </w:r>
    </w:p>
    <w:p w:rsidR="00A32971" w:rsidRDefault="00A32971" w:rsidP="007D0058">
      <w:pPr>
        <w:spacing w:line="540" w:lineRule="exact"/>
        <w:jc w:val="center"/>
        <w:rPr>
          <w:rFonts w:ascii="方正小标宋简体" w:eastAsia="方正小标宋简体" w:hAnsi="宋体" w:cs="Times New Roman"/>
          <w:b/>
          <w:bCs/>
          <w:sz w:val="32"/>
          <w:szCs w:val="32"/>
        </w:rPr>
      </w:pPr>
    </w:p>
    <w:p w:rsidR="00A32971" w:rsidRPr="007D0058" w:rsidRDefault="00A32971" w:rsidP="007D0058">
      <w:pPr>
        <w:spacing w:line="57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</w:p>
    <w:p w:rsidR="00A32971" w:rsidRDefault="00A32971" w:rsidP="007D0058">
      <w:pPr>
        <w:spacing w:line="57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</w:p>
    <w:p w:rsidR="00A32971" w:rsidRPr="007D0058" w:rsidRDefault="00A32971" w:rsidP="007D0058">
      <w:pPr>
        <w:spacing w:line="57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  <w:r w:rsidRPr="007D0058">
        <w:rPr>
          <w:rFonts w:ascii="方正小标宋简体" w:eastAsia="方正小标宋简体" w:cs="方正小标宋简体" w:hint="eastAsia"/>
          <w:b/>
          <w:bCs/>
          <w:sz w:val="32"/>
          <w:szCs w:val="32"/>
        </w:rPr>
        <w:t>关于转发《关于加强新时期校园廉政文化建设</w:t>
      </w:r>
    </w:p>
    <w:p w:rsidR="00A32971" w:rsidRPr="007D0058" w:rsidRDefault="00A32971" w:rsidP="007D0058">
      <w:pPr>
        <w:spacing w:line="570" w:lineRule="exact"/>
        <w:jc w:val="center"/>
        <w:rPr>
          <w:rFonts w:ascii="方正小标宋简体" w:eastAsia="方正小标宋简体" w:cs="Times New Roman"/>
          <w:b/>
          <w:bCs/>
          <w:sz w:val="32"/>
          <w:szCs w:val="32"/>
        </w:rPr>
      </w:pPr>
      <w:r w:rsidRPr="007D0058">
        <w:rPr>
          <w:rFonts w:ascii="方正小标宋简体" w:eastAsia="方正小标宋简体" w:cs="方正小标宋简体" w:hint="eastAsia"/>
          <w:b/>
          <w:bCs/>
          <w:sz w:val="32"/>
          <w:szCs w:val="32"/>
        </w:rPr>
        <w:t>的意见》的通知</w:t>
      </w: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</w:rPr>
        <w:t>各中小学、幼儿园及有关学校：</w:t>
      </w:r>
    </w:p>
    <w:p w:rsidR="00A32971" w:rsidRPr="007D0058" w:rsidRDefault="00A32971" w:rsidP="00B90051">
      <w:pPr>
        <w:spacing w:line="570" w:lineRule="exact"/>
        <w:ind w:firstLineChars="200" w:firstLine="31680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</w:rPr>
        <w:t>为进一步加强教育系统党风廉政建设，促进全区教育事业更好更快发展，努力办人民满意的教育，现将《关于加强新时期校园廉政文化建设的意见》（常教纪〔</w:t>
      </w:r>
      <w:r w:rsidRPr="007D0058">
        <w:rPr>
          <w:rFonts w:ascii="方正仿宋简体" w:eastAsia="方正仿宋简体" w:cs="方正仿宋简体"/>
          <w:sz w:val="32"/>
          <w:szCs w:val="32"/>
        </w:rPr>
        <w:t>2016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〕</w:t>
      </w:r>
      <w:r w:rsidRPr="007D0058">
        <w:rPr>
          <w:rFonts w:ascii="方正仿宋简体" w:eastAsia="方正仿宋简体" w:cs="方正仿宋简体"/>
          <w:sz w:val="32"/>
          <w:szCs w:val="32"/>
        </w:rPr>
        <w:t>3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号）转发给你们，希各校（幼儿园）认真学习和贯彻落实文件精神，在校园文化建设规划中充实强化廉政文化、整体架构校园廉政文化建设课程体系、将廉政文化建设有机融入学校德育体系、系统实施校园廉政文化建设主题活动、精心打造加强廉政文化建设的校园环境、在学校管理中全面加强廉政文化建设。</w:t>
      </w:r>
    </w:p>
    <w:p w:rsidR="00A32971" w:rsidRPr="007D0058" w:rsidRDefault="00A32971" w:rsidP="00B90051">
      <w:pPr>
        <w:spacing w:line="570" w:lineRule="exact"/>
        <w:ind w:firstLineChars="200" w:firstLine="31680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</w:rPr>
        <w:t>希各校（幼儿园）以党的十八大和和习近平总书记系列讲话精神为指导，不断探索和加强校园廉政文化建设，充分发挥廉政文化的教育、示范、引领和导向作用，倡导廉政价值理念，健全廉政行为规范，丰富廉政文化活动，培植廉政文化品牌，完善廉政文化格局，构建廉政文化建设体系，形成适应新时期要求的校园廉政文化建设长效机制。</w:t>
      </w: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</w:rPr>
        <w:t>各校要积极创建廉洁教育示范校，校园廉政文化建设列入学校办学水平考核内容。</w:t>
      </w:r>
    </w:p>
    <w:p w:rsidR="00A32971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  <w:r>
        <w:rPr>
          <w:rFonts w:ascii="方正仿宋简体" w:eastAsia="方正仿宋简体" w:cs="方正仿宋简体"/>
          <w:sz w:val="32"/>
          <w:szCs w:val="32"/>
        </w:rPr>
        <w:t xml:space="preserve">    </w:t>
      </w:r>
    </w:p>
    <w:p w:rsidR="00A32971" w:rsidRDefault="00A32971" w:rsidP="00722DB8">
      <w:pPr>
        <w:spacing w:line="570" w:lineRule="exact"/>
        <w:ind w:firstLineChars="200" w:firstLine="31680"/>
        <w:rPr>
          <w:rFonts w:ascii="方正仿宋简体" w:eastAsia="方正仿宋简体" w:cs="Times New Roman"/>
          <w:sz w:val="32"/>
          <w:szCs w:val="32"/>
        </w:rPr>
      </w:pPr>
      <w:r>
        <w:rPr>
          <w:rFonts w:ascii="方正仿宋简体" w:eastAsia="方正仿宋简体" w:cs="方正仿宋简体" w:hint="eastAsia"/>
          <w:sz w:val="32"/>
          <w:szCs w:val="32"/>
        </w:rPr>
        <w:t>附件：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关于加强新时期校园廉政文化建设的意见</w:t>
      </w:r>
    </w:p>
    <w:p w:rsidR="00A32971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A32971" w:rsidRPr="007D0058" w:rsidRDefault="00A32971" w:rsidP="00B90051">
      <w:pPr>
        <w:spacing w:line="570" w:lineRule="exact"/>
        <w:ind w:firstLineChars="1950" w:firstLine="31680"/>
        <w:rPr>
          <w:rFonts w:ascii="方正仿宋简体" w:eastAsia="方正仿宋简体" w:cs="Times New Roman"/>
          <w:sz w:val="32"/>
          <w:szCs w:val="32"/>
        </w:rPr>
      </w:pPr>
    </w:p>
    <w:p w:rsidR="00A32971" w:rsidRPr="007D0058" w:rsidRDefault="00A32971" w:rsidP="00B90051">
      <w:pPr>
        <w:spacing w:line="570" w:lineRule="exact"/>
        <w:ind w:firstLineChars="550" w:firstLine="31680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</w:rPr>
        <w:t>中共常州市武进区教育纪律检查工作委员会</w:t>
      </w:r>
    </w:p>
    <w:p w:rsidR="00A32971" w:rsidRDefault="00A32971" w:rsidP="00B90051">
      <w:pPr>
        <w:spacing w:line="570" w:lineRule="exact"/>
        <w:ind w:firstLineChars="1100" w:firstLine="31680"/>
        <w:rPr>
          <w:rFonts w:ascii="方正仿宋简体" w:eastAsia="方正仿宋简体" w:cs="Times New Roman"/>
          <w:sz w:val="32"/>
          <w:szCs w:val="32"/>
        </w:rPr>
      </w:pPr>
      <w:r w:rsidRPr="007D0058">
        <w:rPr>
          <w:rFonts w:ascii="方正仿宋简体" w:eastAsia="方正仿宋简体" w:cs="方正仿宋简体"/>
          <w:sz w:val="32"/>
          <w:szCs w:val="32"/>
        </w:rPr>
        <w:t>2016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7D0058">
        <w:rPr>
          <w:rFonts w:ascii="方正仿宋简体" w:eastAsia="方正仿宋简体" w:cs="方正仿宋简体"/>
          <w:sz w:val="32"/>
          <w:szCs w:val="32"/>
        </w:rPr>
        <w:t>11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7D0058">
        <w:rPr>
          <w:rFonts w:ascii="方正仿宋简体" w:eastAsia="方正仿宋简体" w:cs="方正仿宋简体"/>
          <w:sz w:val="32"/>
          <w:szCs w:val="32"/>
        </w:rPr>
        <w:t>17</w:t>
      </w:r>
      <w:r w:rsidRPr="007D0058">
        <w:rPr>
          <w:rFonts w:ascii="方正仿宋简体" w:eastAsia="方正仿宋简体" w:cs="方正仿宋简体" w:hint="eastAsia"/>
          <w:sz w:val="32"/>
          <w:szCs w:val="32"/>
        </w:rPr>
        <w:t>日</w:t>
      </w:r>
    </w:p>
    <w:p w:rsidR="00A32971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A32971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</w:rPr>
      </w:pP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  <w:u w:val="single"/>
        </w:rPr>
      </w:pP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                          </w:t>
      </w:r>
    </w:p>
    <w:p w:rsidR="00A32971" w:rsidRPr="007D0058" w:rsidRDefault="00A32971" w:rsidP="007D0058">
      <w:pPr>
        <w:spacing w:line="570" w:lineRule="exact"/>
        <w:rPr>
          <w:rFonts w:ascii="方正仿宋简体" w:eastAsia="方正仿宋简体" w:cs="Times New Roman"/>
          <w:sz w:val="32"/>
          <w:szCs w:val="32"/>
          <w:u w:val="single"/>
        </w:rPr>
      </w:pPr>
      <w:r w:rsidRPr="007D0058">
        <w:rPr>
          <w:rFonts w:ascii="方正仿宋简体" w:eastAsia="方正仿宋简体" w:cs="方正仿宋简体" w:hint="eastAsia"/>
          <w:sz w:val="32"/>
          <w:szCs w:val="32"/>
          <w:u w:val="single"/>
        </w:rPr>
        <w:t>常州市武进区教育局党政办公室</w:t>
      </w:r>
      <w:r w:rsidRPr="007D0058">
        <w:rPr>
          <w:rFonts w:ascii="方正仿宋简体" w:eastAsia="方正仿宋简体" w:cs="方正仿宋简体"/>
          <w:sz w:val="32"/>
          <w:szCs w:val="32"/>
          <w:u w:val="single"/>
        </w:rPr>
        <w:t xml:space="preserve">     2016</w:t>
      </w:r>
      <w:r w:rsidRPr="007D0058">
        <w:rPr>
          <w:rFonts w:ascii="方正仿宋简体" w:eastAsia="方正仿宋简体" w:cs="方正仿宋简体" w:hint="eastAsia"/>
          <w:sz w:val="32"/>
          <w:szCs w:val="32"/>
          <w:u w:val="single"/>
        </w:rPr>
        <w:t>年</w:t>
      </w:r>
      <w:r w:rsidRPr="007D0058">
        <w:rPr>
          <w:rFonts w:ascii="方正仿宋简体" w:eastAsia="方正仿宋简体" w:cs="方正仿宋简体"/>
          <w:sz w:val="32"/>
          <w:szCs w:val="32"/>
          <w:u w:val="single"/>
        </w:rPr>
        <w:t>11</w:t>
      </w:r>
      <w:r w:rsidRPr="007D0058">
        <w:rPr>
          <w:rFonts w:ascii="方正仿宋简体" w:eastAsia="方正仿宋简体" w:cs="方正仿宋简体" w:hint="eastAsia"/>
          <w:sz w:val="32"/>
          <w:szCs w:val="32"/>
          <w:u w:val="single"/>
        </w:rPr>
        <w:t>月</w:t>
      </w:r>
      <w:r w:rsidRPr="007D0058">
        <w:rPr>
          <w:rFonts w:ascii="方正仿宋简体" w:eastAsia="方正仿宋简体" w:cs="方正仿宋简体"/>
          <w:sz w:val="32"/>
          <w:szCs w:val="32"/>
          <w:u w:val="single"/>
        </w:rPr>
        <w:t>17</w:t>
      </w:r>
      <w:r w:rsidRPr="007D0058">
        <w:rPr>
          <w:rFonts w:ascii="方正仿宋简体" w:eastAsia="方正仿宋简体" w:cs="方正仿宋简体" w:hint="eastAsia"/>
          <w:sz w:val="32"/>
          <w:szCs w:val="32"/>
          <w:u w:val="single"/>
        </w:rPr>
        <w:t>日印发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</w:t>
      </w:r>
    </w:p>
    <w:sectPr w:rsidR="00A32971" w:rsidRPr="007D0058" w:rsidSect="007D0058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971" w:rsidRDefault="00A32971" w:rsidP="00F01D8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32971" w:rsidRDefault="00A32971" w:rsidP="00F01D8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971" w:rsidRDefault="00A32971" w:rsidP="00F01D8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32971" w:rsidRDefault="00A32971" w:rsidP="00F01D8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70C"/>
    <w:rsid w:val="000052E4"/>
    <w:rsid w:val="00025191"/>
    <w:rsid w:val="00082A5F"/>
    <w:rsid w:val="000E3ACE"/>
    <w:rsid w:val="00111873"/>
    <w:rsid w:val="00146B93"/>
    <w:rsid w:val="0024770C"/>
    <w:rsid w:val="00291E52"/>
    <w:rsid w:val="002F7296"/>
    <w:rsid w:val="00421605"/>
    <w:rsid w:val="004543F4"/>
    <w:rsid w:val="00485935"/>
    <w:rsid w:val="004F7208"/>
    <w:rsid w:val="005359DE"/>
    <w:rsid w:val="005543A9"/>
    <w:rsid w:val="00722DB8"/>
    <w:rsid w:val="007B6198"/>
    <w:rsid w:val="007B782B"/>
    <w:rsid w:val="007D0058"/>
    <w:rsid w:val="00810E5D"/>
    <w:rsid w:val="008B2575"/>
    <w:rsid w:val="008F6925"/>
    <w:rsid w:val="009442BC"/>
    <w:rsid w:val="00971020"/>
    <w:rsid w:val="00A32971"/>
    <w:rsid w:val="00A341A9"/>
    <w:rsid w:val="00AC0D94"/>
    <w:rsid w:val="00B335A4"/>
    <w:rsid w:val="00B90051"/>
    <w:rsid w:val="00BA05E7"/>
    <w:rsid w:val="00BB6599"/>
    <w:rsid w:val="00BB674F"/>
    <w:rsid w:val="00C069EA"/>
    <w:rsid w:val="00E716D9"/>
    <w:rsid w:val="00F01D83"/>
    <w:rsid w:val="00F77707"/>
    <w:rsid w:val="00FA082F"/>
    <w:rsid w:val="00FD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C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01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1D8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01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1D83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7D005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100</Words>
  <Characters>574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19</cp:revision>
  <dcterms:created xsi:type="dcterms:W3CDTF">2016-11-17T01:15:00Z</dcterms:created>
  <dcterms:modified xsi:type="dcterms:W3CDTF">2016-11-17T06:31:00Z</dcterms:modified>
</cp:coreProperties>
</file>