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69A" w:rsidRDefault="0034369A">
      <w:pPr>
        <w:spacing w:line="540" w:lineRule="exact"/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</w:rPr>
        <w:t>迎接省、市违规办学行为治理工作专项督导</w:t>
      </w:r>
    </w:p>
    <w:p w:rsidR="0034369A" w:rsidRDefault="0034369A">
      <w:pPr>
        <w:spacing w:line="54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有关台账准备</w:t>
      </w:r>
    </w:p>
    <w:p w:rsidR="0034369A" w:rsidRDefault="0034369A">
      <w:pPr>
        <w:rPr>
          <w:sz w:val="28"/>
          <w:szCs w:val="28"/>
        </w:rPr>
      </w:pPr>
    </w:p>
    <w:p w:rsidR="0034369A" w:rsidRDefault="0034369A">
      <w:pPr>
        <w:spacing w:line="54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教育局层面：</w:t>
      </w:r>
    </w:p>
    <w:p w:rsidR="0034369A" w:rsidRDefault="0034369A">
      <w:pPr>
        <w:numPr>
          <w:ilvl w:val="0"/>
          <w:numId w:val="1"/>
        </w:numPr>
        <w:spacing w:line="5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区党委、政府、局办公会议有关记录（办公室）</w:t>
      </w:r>
    </w:p>
    <w:p w:rsidR="0034369A" w:rsidRDefault="0034369A">
      <w:pPr>
        <w:numPr>
          <w:ilvl w:val="0"/>
          <w:numId w:val="1"/>
        </w:numPr>
        <w:spacing w:line="5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领导小组（基教）</w:t>
      </w:r>
    </w:p>
    <w:p w:rsidR="0034369A" w:rsidRDefault="0034369A">
      <w:pPr>
        <w:spacing w:line="540" w:lineRule="exact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治理实施方案、举报电话（基教）</w:t>
      </w:r>
    </w:p>
    <w:p w:rsidR="0034369A" w:rsidRDefault="0034369A" w:rsidP="001808B4">
      <w:pPr>
        <w:spacing w:line="540" w:lineRule="exact"/>
        <w:outlineLvl w:val="0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>推进会议通知、领导讲话稿（二实小，基教）</w:t>
      </w:r>
    </w:p>
    <w:p w:rsidR="0034369A" w:rsidRDefault="0034369A">
      <w:pPr>
        <w:spacing w:line="540" w:lineRule="exact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rFonts w:hint="eastAsia"/>
          <w:sz w:val="28"/>
          <w:szCs w:val="28"/>
        </w:rPr>
        <w:t>推进时间表、路线图（基教）</w:t>
      </w:r>
    </w:p>
    <w:p w:rsidR="0034369A" w:rsidRDefault="0034369A">
      <w:pPr>
        <w:spacing w:line="540" w:lineRule="exact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rFonts w:hint="eastAsia"/>
          <w:sz w:val="28"/>
          <w:szCs w:val="28"/>
        </w:rPr>
        <w:t>新闻媒体宣传资料截屏（办公室）</w:t>
      </w:r>
    </w:p>
    <w:p w:rsidR="0034369A" w:rsidRDefault="0034369A">
      <w:pPr>
        <w:spacing w:line="540" w:lineRule="exact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>告家长书、家长调查问卷（督导）</w:t>
      </w:r>
    </w:p>
    <w:p w:rsidR="0034369A" w:rsidRDefault="0034369A">
      <w:pPr>
        <w:spacing w:line="540" w:lineRule="exact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rFonts w:hint="eastAsia"/>
          <w:sz w:val="28"/>
          <w:szCs w:val="28"/>
        </w:rPr>
        <w:t>民办学校有关摸底情况调查（发规）</w:t>
      </w:r>
    </w:p>
    <w:p w:rsidR="0034369A" w:rsidRDefault="0034369A">
      <w:pPr>
        <w:spacing w:line="540" w:lineRule="exact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rFonts w:hint="eastAsia"/>
          <w:sz w:val="28"/>
          <w:szCs w:val="28"/>
        </w:rPr>
        <w:t>局关于治理工作的系列文件：施教区、招生、教学、均衡分班转发文件，督查文件（基教、督导、发规）</w:t>
      </w:r>
    </w:p>
    <w:p w:rsidR="0034369A" w:rsidRDefault="0034369A">
      <w:pPr>
        <w:spacing w:line="540" w:lineRule="exact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rFonts w:hint="eastAsia"/>
          <w:sz w:val="28"/>
          <w:szCs w:val="28"/>
        </w:rPr>
        <w:t>教育局督查材料：督查表、学校自查报告（督导、基教）</w:t>
      </w:r>
    </w:p>
    <w:p w:rsidR="0034369A" w:rsidRDefault="0034369A" w:rsidP="001808B4">
      <w:pPr>
        <w:spacing w:line="540" w:lineRule="exact"/>
        <w:outlineLvl w:val="0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rFonts w:hint="eastAsia"/>
          <w:sz w:val="28"/>
          <w:szCs w:val="28"/>
        </w:rPr>
        <w:t>责任督学开展日常工作检查记录（督导）</w:t>
      </w:r>
    </w:p>
    <w:p w:rsidR="0034369A" w:rsidRDefault="0034369A">
      <w:pPr>
        <w:spacing w:line="540" w:lineRule="exact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rFonts w:hint="eastAsia"/>
          <w:sz w:val="28"/>
          <w:szCs w:val="28"/>
        </w:rPr>
        <w:t>督导标准、依法治校标准细则（督导）</w:t>
      </w:r>
    </w:p>
    <w:p w:rsidR="0034369A" w:rsidRPr="001808B4" w:rsidRDefault="0034369A">
      <w:pPr>
        <w:spacing w:line="540" w:lineRule="exact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学校层面：</w:t>
      </w:r>
    </w:p>
    <w:p w:rsidR="0034369A" w:rsidRDefault="0034369A">
      <w:pPr>
        <w:spacing w:line="540" w:lineRule="exact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实施方案</w:t>
      </w:r>
    </w:p>
    <w:p w:rsidR="0034369A" w:rsidRDefault="0034369A">
      <w:pPr>
        <w:spacing w:line="540" w:lineRule="exact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领导小组及职责</w:t>
      </w:r>
    </w:p>
    <w:p w:rsidR="0034369A" w:rsidRDefault="0034369A">
      <w:pPr>
        <w:spacing w:line="540" w:lineRule="exact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告家长书回执</w:t>
      </w:r>
    </w:p>
    <w:p w:rsidR="0034369A" w:rsidRDefault="0034369A">
      <w:pPr>
        <w:spacing w:line="540" w:lineRule="exact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>招生简章</w:t>
      </w:r>
    </w:p>
    <w:p w:rsidR="0034369A" w:rsidRDefault="0034369A">
      <w:pPr>
        <w:spacing w:line="540" w:lineRule="exact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rFonts w:hint="eastAsia"/>
          <w:sz w:val="28"/>
          <w:szCs w:val="28"/>
        </w:rPr>
        <w:t>校园网公示栏，专项治理举报电话（学校的、局的：）</w:t>
      </w:r>
    </w:p>
    <w:p w:rsidR="0034369A" w:rsidRDefault="0034369A" w:rsidP="001808B4">
      <w:pPr>
        <w:spacing w:line="540" w:lineRule="exact"/>
        <w:outlineLvl w:val="0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rFonts w:hint="eastAsia"/>
          <w:sz w:val="28"/>
          <w:szCs w:val="28"/>
        </w:rPr>
        <w:t>学校有关治理工作会议记录、图片、截屏等</w:t>
      </w:r>
    </w:p>
    <w:p w:rsidR="0034369A" w:rsidRDefault="0034369A">
      <w:pPr>
        <w:spacing w:line="540" w:lineRule="exact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>学校规范办学行为自查报告</w:t>
      </w:r>
    </w:p>
    <w:sectPr w:rsidR="0034369A" w:rsidSect="00E057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CD2905"/>
    <w:multiLevelType w:val="singleLevel"/>
    <w:tmpl w:val="83CD2905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2281202"/>
    <w:rsid w:val="000B4539"/>
    <w:rsid w:val="001808B4"/>
    <w:rsid w:val="0034369A"/>
    <w:rsid w:val="0092038B"/>
    <w:rsid w:val="00E057DD"/>
    <w:rsid w:val="052273EC"/>
    <w:rsid w:val="22281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7DD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rsid w:val="001808B4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0FAC"/>
    <w:rPr>
      <w:rFonts w:ascii="Times New Roman" w:hAnsi="Times New Roman"/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1808B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FAC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1</Pages>
  <Words>60</Words>
  <Characters>342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嘟嘟的妈妈</dc:creator>
  <cp:keywords/>
  <dc:description/>
  <cp:lastModifiedBy>赵中伟</cp:lastModifiedBy>
  <cp:revision>2</cp:revision>
  <cp:lastPrinted>2019-07-09T03:36:00Z</cp:lastPrinted>
  <dcterms:created xsi:type="dcterms:W3CDTF">2019-07-09T03:08:00Z</dcterms:created>
  <dcterms:modified xsi:type="dcterms:W3CDTF">2019-07-09T04:07:00Z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2052-11.1.0.8812</vt:lpwstr>
  </property>
</Properties>
</file>